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358" w:tblpY="91"/>
        <w:tblW w:w="0" w:type="auto"/>
        <w:tblBorders>
          <w:top w:val="single" w:sz="4" w:space="0" w:color="000000"/>
          <w:left w:val="single" w:sz="4" w:space="0" w:color="000000"/>
          <w:bottom w:val="single" w:sz="4" w:space="0" w:color="000000"/>
          <w:right w:val="single" w:sz="4" w:space="0" w:color="000000"/>
        </w:tblBorders>
        <w:tblLook w:val="00A0"/>
      </w:tblPr>
      <w:tblGrid>
        <w:gridCol w:w="4695"/>
        <w:gridCol w:w="5303"/>
      </w:tblGrid>
      <w:tr w:rsidR="00F71B68" w:rsidRPr="00716D3D" w:rsidTr="00947888">
        <w:tc>
          <w:tcPr>
            <w:tcW w:w="9998" w:type="dxa"/>
            <w:gridSpan w:val="2"/>
            <w:tcBorders>
              <w:top w:val="single" w:sz="4" w:space="0" w:color="000000"/>
              <w:bottom w:val="single" w:sz="4" w:space="0" w:color="000000"/>
            </w:tcBorders>
            <w:vAlign w:val="bottom"/>
          </w:tcPr>
          <w:p w:rsidR="00F71B68" w:rsidRPr="00716D3D" w:rsidRDefault="00F71B68" w:rsidP="00947888">
            <w:pPr>
              <w:spacing w:after="0" w:line="240" w:lineRule="auto"/>
              <w:jc w:val="center"/>
              <w:rPr>
                <w:rFonts w:ascii="Times New Roman" w:hAnsi="Times New Roman"/>
                <w:b/>
                <w:sz w:val="20"/>
                <w:szCs w:val="20"/>
              </w:rPr>
            </w:pPr>
            <w:r>
              <w:rPr>
                <w:rFonts w:ascii="Times New Roman" w:hAnsi="Times New Roman"/>
                <w:b/>
                <w:sz w:val="20"/>
                <w:szCs w:val="20"/>
              </w:rPr>
              <w:t>ŞH. PYD. ER NEZİR AKGÜL</w:t>
            </w:r>
            <w:r w:rsidRPr="00716D3D">
              <w:rPr>
                <w:rFonts w:ascii="Times New Roman" w:hAnsi="Times New Roman"/>
                <w:b/>
                <w:sz w:val="20"/>
                <w:szCs w:val="20"/>
              </w:rPr>
              <w:t xml:space="preserve"> İ.Ö.OKULU 20</w:t>
            </w:r>
            <w:r>
              <w:rPr>
                <w:rFonts w:ascii="Times New Roman" w:hAnsi="Times New Roman"/>
                <w:b/>
                <w:sz w:val="20"/>
                <w:szCs w:val="20"/>
              </w:rPr>
              <w:t>10</w:t>
            </w:r>
            <w:r w:rsidRPr="00716D3D">
              <w:rPr>
                <w:rFonts w:ascii="Times New Roman" w:hAnsi="Times New Roman"/>
                <w:b/>
                <w:sz w:val="20"/>
                <w:szCs w:val="20"/>
              </w:rPr>
              <w:t>/201</w:t>
            </w:r>
            <w:r>
              <w:rPr>
                <w:rFonts w:ascii="Times New Roman" w:hAnsi="Times New Roman"/>
                <w:b/>
                <w:sz w:val="20"/>
                <w:szCs w:val="20"/>
              </w:rPr>
              <w:t>1</w:t>
            </w:r>
            <w:r w:rsidRPr="00716D3D">
              <w:rPr>
                <w:rFonts w:ascii="Times New Roman" w:hAnsi="Times New Roman"/>
                <w:b/>
                <w:sz w:val="20"/>
                <w:szCs w:val="20"/>
              </w:rPr>
              <w:t xml:space="preserve"> EĞ.ÖĞ YILI</w:t>
            </w:r>
          </w:p>
          <w:p w:rsidR="00F71B68" w:rsidRPr="00716D3D" w:rsidRDefault="00F71B68" w:rsidP="00947888">
            <w:pPr>
              <w:spacing w:after="0" w:line="240" w:lineRule="auto"/>
              <w:jc w:val="center"/>
              <w:rPr>
                <w:rFonts w:ascii="Comic Sans MS" w:hAnsi="Comic Sans MS" w:cs="Arial"/>
                <w:b/>
                <w:w w:val="109"/>
                <w:lang w:eastAsia="en-US"/>
              </w:rPr>
            </w:pPr>
            <w:r w:rsidRPr="00716D3D">
              <w:rPr>
                <w:rFonts w:ascii="Times New Roman" w:hAnsi="Times New Roman"/>
                <w:b/>
                <w:sz w:val="20"/>
                <w:szCs w:val="20"/>
              </w:rPr>
              <w:t>4</w:t>
            </w:r>
            <w:r>
              <w:rPr>
                <w:rFonts w:ascii="Times New Roman" w:hAnsi="Times New Roman"/>
                <w:b/>
                <w:sz w:val="20"/>
                <w:szCs w:val="20"/>
              </w:rPr>
              <w:t xml:space="preserve">-F SINIFI </w:t>
            </w:r>
            <w:r w:rsidRPr="00716D3D">
              <w:rPr>
                <w:rFonts w:ascii="Times New Roman" w:hAnsi="Times New Roman"/>
                <w:b/>
                <w:sz w:val="20"/>
                <w:szCs w:val="20"/>
              </w:rPr>
              <w:t xml:space="preserve"> I. DÖNEM I. SOSYAL BİLGİLER SINAV</w:t>
            </w:r>
            <w:r>
              <w:rPr>
                <w:rFonts w:ascii="Times New Roman" w:hAnsi="Times New Roman"/>
                <w:b/>
                <w:sz w:val="20"/>
                <w:szCs w:val="20"/>
              </w:rPr>
              <w:t>I</w:t>
            </w:r>
          </w:p>
        </w:tc>
      </w:tr>
      <w:tr w:rsidR="00F71B68" w:rsidRPr="00716D3D" w:rsidTr="00947888">
        <w:tc>
          <w:tcPr>
            <w:tcW w:w="4695" w:type="dxa"/>
            <w:tcBorders>
              <w:top w:val="single" w:sz="4" w:space="0" w:color="000000"/>
              <w:bottom w:val="single" w:sz="4" w:space="0" w:color="000000"/>
              <w:right w:val="single" w:sz="4" w:space="0" w:color="000000"/>
            </w:tcBorders>
          </w:tcPr>
          <w:p w:rsidR="00F71B68" w:rsidRPr="00716D3D" w:rsidRDefault="00F71B68" w:rsidP="00947888">
            <w:pPr>
              <w:tabs>
                <w:tab w:val="left" w:pos="975"/>
                <w:tab w:val="center" w:pos="4536"/>
                <w:tab w:val="right" w:pos="9072"/>
              </w:tabs>
              <w:spacing w:after="0" w:line="240" w:lineRule="auto"/>
              <w:rPr>
                <w:lang w:eastAsia="en-US"/>
              </w:rPr>
            </w:pPr>
            <w:r w:rsidRPr="00716D3D">
              <w:rPr>
                <w:rFonts w:ascii="Times New Roman" w:hAnsi="Times New Roman"/>
                <w:b/>
                <w:i/>
                <w:sz w:val="24"/>
                <w:szCs w:val="24"/>
              </w:rPr>
              <w:t>Adı-Soyadı:</w:t>
            </w:r>
          </w:p>
        </w:tc>
        <w:tc>
          <w:tcPr>
            <w:tcW w:w="5303" w:type="dxa"/>
            <w:tcBorders>
              <w:top w:val="single" w:sz="4" w:space="0" w:color="000000"/>
              <w:left w:val="single" w:sz="4" w:space="0" w:color="000000"/>
              <w:bottom w:val="single" w:sz="4" w:space="0" w:color="000000"/>
            </w:tcBorders>
          </w:tcPr>
          <w:p w:rsidR="00F71B68" w:rsidRPr="00716D3D" w:rsidRDefault="00F71B68" w:rsidP="00947888">
            <w:pPr>
              <w:spacing w:after="0" w:line="240" w:lineRule="auto"/>
              <w:rPr>
                <w:rFonts w:ascii="Times New Roman" w:hAnsi="Times New Roman"/>
                <w:b/>
                <w:i/>
                <w:sz w:val="24"/>
                <w:szCs w:val="24"/>
              </w:rPr>
            </w:pPr>
            <w:r w:rsidRPr="00716D3D">
              <w:rPr>
                <w:rFonts w:ascii="Times New Roman" w:hAnsi="Times New Roman"/>
                <w:b/>
                <w:i/>
                <w:sz w:val="24"/>
                <w:szCs w:val="24"/>
              </w:rPr>
              <w:t>Tarih</w:t>
            </w:r>
            <w:r>
              <w:rPr>
                <w:rFonts w:ascii="Times New Roman" w:hAnsi="Times New Roman"/>
                <w:b/>
                <w:i/>
                <w:sz w:val="24"/>
                <w:szCs w:val="24"/>
              </w:rPr>
              <w:t xml:space="preserve"> </w:t>
            </w:r>
            <w:r w:rsidRPr="00716D3D">
              <w:rPr>
                <w:rFonts w:ascii="Times New Roman" w:hAnsi="Times New Roman"/>
                <w:b/>
                <w:i/>
                <w:sz w:val="24"/>
                <w:szCs w:val="24"/>
              </w:rPr>
              <w:t>:</w:t>
            </w:r>
            <w:r>
              <w:rPr>
                <w:rFonts w:ascii="Times New Roman" w:hAnsi="Times New Roman"/>
                <w:b/>
                <w:i/>
                <w:sz w:val="24"/>
                <w:szCs w:val="24"/>
              </w:rPr>
              <w:t xml:space="preserve">     …../11/2010</w:t>
            </w:r>
          </w:p>
        </w:tc>
      </w:tr>
      <w:tr w:rsidR="00F71B68" w:rsidRPr="00716D3D" w:rsidTr="00947888">
        <w:tc>
          <w:tcPr>
            <w:tcW w:w="4695" w:type="dxa"/>
            <w:tcBorders>
              <w:top w:val="single" w:sz="4" w:space="0" w:color="000000"/>
              <w:bottom w:val="single" w:sz="4" w:space="0" w:color="000000"/>
              <w:right w:val="single" w:sz="4" w:space="0" w:color="000000"/>
            </w:tcBorders>
          </w:tcPr>
          <w:p w:rsidR="00F71B68" w:rsidRPr="00716D3D" w:rsidRDefault="00F71B68" w:rsidP="00947888">
            <w:pPr>
              <w:tabs>
                <w:tab w:val="center" w:pos="4536"/>
                <w:tab w:val="right" w:pos="9072"/>
              </w:tabs>
              <w:spacing w:after="0" w:line="240" w:lineRule="auto"/>
              <w:rPr>
                <w:lang w:eastAsia="en-US"/>
              </w:rPr>
            </w:pPr>
            <w:r w:rsidRPr="00716D3D">
              <w:rPr>
                <w:rFonts w:ascii="Times New Roman" w:hAnsi="Times New Roman"/>
                <w:b/>
                <w:i/>
                <w:sz w:val="24"/>
                <w:szCs w:val="24"/>
              </w:rPr>
              <w:t>Sınıf           :                                        No :</w:t>
            </w:r>
          </w:p>
        </w:tc>
        <w:tc>
          <w:tcPr>
            <w:tcW w:w="5303" w:type="dxa"/>
            <w:tcBorders>
              <w:top w:val="single" w:sz="4" w:space="0" w:color="000000"/>
              <w:left w:val="single" w:sz="4" w:space="0" w:color="000000"/>
              <w:bottom w:val="single" w:sz="4" w:space="0" w:color="000000"/>
            </w:tcBorders>
          </w:tcPr>
          <w:p w:rsidR="00F71B68" w:rsidRPr="00716D3D" w:rsidRDefault="00F71B68" w:rsidP="00947888">
            <w:pPr>
              <w:spacing w:after="0" w:line="240" w:lineRule="auto"/>
              <w:rPr>
                <w:rFonts w:ascii="Times New Roman" w:hAnsi="Times New Roman"/>
                <w:b/>
                <w:i/>
                <w:sz w:val="24"/>
                <w:szCs w:val="24"/>
              </w:rPr>
            </w:pPr>
            <w:r w:rsidRPr="00716D3D">
              <w:rPr>
                <w:rFonts w:ascii="Times New Roman" w:hAnsi="Times New Roman"/>
                <w:b/>
                <w:i/>
                <w:sz w:val="24"/>
                <w:szCs w:val="24"/>
              </w:rPr>
              <w:t>Puan :</w:t>
            </w:r>
          </w:p>
        </w:tc>
      </w:tr>
    </w:tbl>
    <w:p w:rsidR="00F71B68" w:rsidRDefault="00F71B68"/>
    <w:p w:rsidR="00F71B68" w:rsidRDefault="00F71B68" w:rsidP="00C20F92"/>
    <w:p w:rsidR="00F71B68" w:rsidRDefault="00F71B68" w:rsidP="00C20F92">
      <w:r>
        <w:rPr>
          <w:noProof/>
        </w:rPr>
        <w:pict>
          <v:shapetype id="_x0000_t202" coordsize="21600,21600" o:spt="202" path="m,l,21600r21600,l21600,xe">
            <v:stroke joinstyle="miter"/>
            <v:path gradientshapeok="t" o:connecttype="rect"/>
          </v:shapetype>
          <v:shape id="_x0000_s1026" type="#_x0000_t202" style="position:absolute;margin-left:-521.95pt;margin-top:9.9pt;width:549.95pt;height:192.75pt;z-index:251651584">
            <v:textbox>
              <w:txbxContent>
                <w:p w:rsidR="00F71B68" w:rsidRPr="001B782D" w:rsidRDefault="00F71B68" w:rsidP="00C20F92">
                  <w:pPr>
                    <w:rPr>
                      <w:sz w:val="24"/>
                      <w:szCs w:val="24"/>
                    </w:rPr>
                  </w:pPr>
                  <w:r w:rsidRPr="001B782D">
                    <w:rPr>
                      <w:i/>
                      <w:sz w:val="24"/>
                      <w:szCs w:val="24"/>
                    </w:rPr>
                    <w:t>A. AŞAĞIDAKİ BİLGİLERDEN DOĞRU OLANIN  YANINA (</w:t>
                  </w:r>
                  <w:r w:rsidRPr="001B782D">
                    <w:rPr>
                      <w:b/>
                      <w:i/>
                      <w:sz w:val="24"/>
                      <w:szCs w:val="24"/>
                    </w:rPr>
                    <w:t>D</w:t>
                  </w:r>
                  <w:r w:rsidRPr="001B782D">
                    <w:rPr>
                      <w:i/>
                      <w:sz w:val="24"/>
                      <w:szCs w:val="24"/>
                    </w:rPr>
                    <w:t>), YANLIŞ OLANIN  YANINA (</w:t>
                  </w:r>
                  <w:r w:rsidRPr="001B782D">
                    <w:rPr>
                      <w:b/>
                      <w:i/>
                      <w:sz w:val="24"/>
                      <w:szCs w:val="24"/>
                    </w:rPr>
                    <w:t>Y</w:t>
                  </w:r>
                  <w:r w:rsidRPr="001B782D">
                    <w:rPr>
                      <w:i/>
                      <w:sz w:val="24"/>
                      <w:szCs w:val="24"/>
                    </w:rPr>
                    <w:t>) YAZINIZ</w:t>
                  </w:r>
                  <w:r w:rsidRPr="001B782D">
                    <w:rPr>
                      <w:sz w:val="24"/>
                      <w:szCs w:val="24"/>
                    </w:rPr>
                    <w:t>.( 30 PUAN)</w:t>
                  </w:r>
                </w:p>
                <w:p w:rsidR="00F71B68" w:rsidRPr="001B782D" w:rsidRDefault="00F71B68" w:rsidP="00AB29CE">
                  <w:pPr>
                    <w:pStyle w:val="ListParagraph"/>
                    <w:ind w:left="142"/>
                    <w:rPr>
                      <w:sz w:val="24"/>
                      <w:szCs w:val="24"/>
                    </w:rPr>
                  </w:pPr>
                  <w:r w:rsidRPr="001B782D">
                    <w:rPr>
                      <w:sz w:val="24"/>
                      <w:szCs w:val="24"/>
                    </w:rPr>
                    <w:t xml:space="preserve">1.  (    ) Olayların oluş tarihine göre sıralanmasına kronoloji denir. </w:t>
                  </w:r>
                </w:p>
                <w:p w:rsidR="00F71B68" w:rsidRDefault="00F71B68" w:rsidP="00AB29CE">
                  <w:pPr>
                    <w:pStyle w:val="ListParagraph"/>
                    <w:ind w:left="142"/>
                  </w:pPr>
                  <w:r w:rsidRPr="001B782D">
                    <w:rPr>
                      <w:sz w:val="24"/>
                      <w:szCs w:val="24"/>
                    </w:rPr>
                    <w:t xml:space="preserve">2.  (    )  </w:t>
                  </w:r>
                  <w:r w:rsidRPr="00644A7F">
                    <w:t xml:space="preserve">Atatürk’ün kişisel özelliklerinden biri de planlı ve disiplinli olmasıdır. </w:t>
                  </w:r>
                </w:p>
                <w:p w:rsidR="00F71B68" w:rsidRDefault="00F71B68" w:rsidP="00AB29CE">
                  <w:pPr>
                    <w:pStyle w:val="ListParagraph"/>
                    <w:ind w:left="142"/>
                  </w:pPr>
                  <w:r>
                    <w:t xml:space="preserve">3.  (     )  </w:t>
                  </w:r>
                  <w:r w:rsidRPr="00BC4324">
                    <w:t>Cumhuriyet 29 Ekim 1920’de ilan edildi.</w:t>
                  </w:r>
                </w:p>
                <w:p w:rsidR="00F71B68" w:rsidRDefault="00F71B68" w:rsidP="00AB29CE">
                  <w:pPr>
                    <w:pStyle w:val="ListParagraph"/>
                    <w:ind w:left="142"/>
                  </w:pPr>
                  <w:r>
                    <w:t xml:space="preserve">4.  (     )  </w:t>
                  </w:r>
                  <w:r w:rsidRPr="00BC4324">
                    <w:t>Çok iyi anlaştığımız komşumuz bizim akrabamızdır.</w:t>
                  </w:r>
                </w:p>
                <w:p w:rsidR="00F71B68" w:rsidRDefault="00F71B68" w:rsidP="00AB29CE">
                  <w:pPr>
                    <w:pStyle w:val="ListParagraph"/>
                    <w:ind w:left="142"/>
                  </w:pPr>
                  <w:r>
                    <w:t xml:space="preserve">5.  (     )  </w:t>
                  </w:r>
                  <w:r w:rsidRPr="00BC4324">
                    <w:t>T.C kimlik numarası sadece erkeklerin nüfus cüzdanında bulunur.</w:t>
                  </w:r>
                </w:p>
                <w:p w:rsidR="00F71B68" w:rsidRDefault="00F71B68" w:rsidP="00AB29CE">
                  <w:pPr>
                    <w:pStyle w:val="ListParagraph"/>
                    <w:ind w:left="142"/>
                  </w:pPr>
                  <w:r>
                    <w:t xml:space="preserve">6.  (     )  </w:t>
                  </w:r>
                  <w:r w:rsidRPr="00BC4324">
                    <w:t>Kurtuluş Savaşı Türk ulusunun dayanışmaya verdiği önemin en güzel örneğidir.</w:t>
                  </w:r>
                </w:p>
                <w:p w:rsidR="00F71B68" w:rsidRDefault="00F71B68" w:rsidP="00AB29CE">
                  <w:pPr>
                    <w:pStyle w:val="ListParagraph"/>
                    <w:ind w:left="142"/>
                  </w:pPr>
                  <w:r>
                    <w:t xml:space="preserve">7.  (     )  </w:t>
                  </w:r>
                  <w:r w:rsidRPr="00BC4324">
                    <w:t>Ehliyet ve Pasaport resmi kimlik belgesi olarak kullanılmaz.</w:t>
                  </w:r>
                </w:p>
                <w:p w:rsidR="00F71B68" w:rsidRDefault="00F71B68" w:rsidP="00AB29CE">
                  <w:pPr>
                    <w:pStyle w:val="ListParagraph"/>
                    <w:ind w:left="142"/>
                  </w:pPr>
                  <w:r>
                    <w:t xml:space="preserve">8.  (     )  </w:t>
                  </w:r>
                  <w:r w:rsidRPr="00BC4324">
                    <w:t>Sadece anne, baba ve çocuklardan oluşan aileye çekirdek aile denir.</w:t>
                  </w:r>
                </w:p>
                <w:p w:rsidR="00F71B68" w:rsidRDefault="00F71B68" w:rsidP="00AB29CE">
                  <w:pPr>
                    <w:pStyle w:val="ListParagraph"/>
                    <w:ind w:left="142"/>
                  </w:pPr>
                  <w:r>
                    <w:t xml:space="preserve">9.  (     )  </w:t>
                  </w:r>
                  <w:r w:rsidRPr="00916750">
                    <w:t>Yarışmada derece bekleyen fakat amacına ulaşamayan bir öğrenci hayal kırıklığı yaşar.</w:t>
                  </w:r>
                </w:p>
                <w:p w:rsidR="00F71B68" w:rsidRPr="00BC4324" w:rsidRDefault="00F71B68" w:rsidP="00AB29CE">
                  <w:pPr>
                    <w:pStyle w:val="ListParagraph"/>
                    <w:ind w:left="142"/>
                  </w:pPr>
                  <w:r>
                    <w:t xml:space="preserve">10.(     )  </w:t>
                  </w:r>
                  <w:r w:rsidRPr="00916750">
                    <w:t>Parmak izi herkeste aynıdır.</w:t>
                  </w:r>
                </w:p>
                <w:p w:rsidR="00F71B68" w:rsidRDefault="00F71B68" w:rsidP="00C20F92">
                  <w:pPr>
                    <w:pStyle w:val="ListParagraph"/>
                    <w:ind w:left="142"/>
                  </w:pPr>
                </w:p>
                <w:p w:rsidR="00F71B68" w:rsidRPr="001B782D" w:rsidRDefault="00F71B68" w:rsidP="00C20F92">
                  <w:pPr>
                    <w:pStyle w:val="ListParagraph"/>
                    <w:ind w:left="142"/>
                    <w:rPr>
                      <w:sz w:val="24"/>
                      <w:szCs w:val="24"/>
                    </w:rPr>
                  </w:pPr>
                </w:p>
                <w:p w:rsidR="00F71B68" w:rsidRPr="001B782D" w:rsidRDefault="00F71B68" w:rsidP="00C20F92">
                  <w:pPr>
                    <w:pStyle w:val="ListParagraph"/>
                    <w:ind w:left="142"/>
                    <w:rPr>
                      <w:sz w:val="24"/>
                      <w:szCs w:val="24"/>
                    </w:rPr>
                  </w:pPr>
                </w:p>
                <w:p w:rsidR="00F71B68" w:rsidRPr="001B782D" w:rsidRDefault="00F71B68" w:rsidP="00C20F92">
                  <w:pPr>
                    <w:rPr>
                      <w:sz w:val="24"/>
                      <w:szCs w:val="24"/>
                    </w:rPr>
                  </w:pPr>
                </w:p>
              </w:txbxContent>
            </v:textbox>
          </v:shape>
        </w:pict>
      </w:r>
    </w:p>
    <w:p w:rsidR="00F71B68" w:rsidRDefault="00F71B68" w:rsidP="00C20F92"/>
    <w:p w:rsidR="00F71B68" w:rsidRDefault="00F71B68" w:rsidP="00C20F92">
      <w:pPr>
        <w:jc w:val="right"/>
      </w:pPr>
    </w:p>
    <w:p w:rsidR="00F71B68" w:rsidRDefault="00F71B68" w:rsidP="00C20F92">
      <w:pPr>
        <w:jc w:val="right"/>
      </w:pPr>
    </w:p>
    <w:p w:rsidR="00F71B68" w:rsidRDefault="00F71B68" w:rsidP="00C20F92">
      <w:pPr>
        <w:jc w:val="right"/>
      </w:pPr>
    </w:p>
    <w:p w:rsidR="00F71B68" w:rsidRDefault="00F71B68" w:rsidP="00C20F92">
      <w:pPr>
        <w:jc w:val="right"/>
      </w:pPr>
    </w:p>
    <w:p w:rsidR="00F71B68" w:rsidRDefault="00F71B68" w:rsidP="00C20F92">
      <w:pPr>
        <w:jc w:val="right"/>
      </w:pPr>
    </w:p>
    <w:p w:rsidR="00F71B68" w:rsidRDefault="00F71B68" w:rsidP="00C20F92">
      <w:pPr>
        <w:jc w:val="right"/>
      </w:pPr>
    </w:p>
    <w:p w:rsidR="00F71B68" w:rsidRDefault="00F71B68" w:rsidP="00C20F92">
      <w:pPr>
        <w:jc w:val="right"/>
      </w:pPr>
      <w:r>
        <w:rPr>
          <w:noProof/>
        </w:rPr>
        <w:pict>
          <v:shape id="_x0000_s1027" type="#_x0000_t202" style="position:absolute;left:0;text-align:left;margin-left:-2.25pt;margin-top:5.9pt;width:549.95pt;height:537.65pt;z-index:251652608">
            <v:textbox style="mso-next-textbox:#_x0000_s1027">
              <w:txbxContent>
                <w:p w:rsidR="00F71B68" w:rsidRDefault="00F71B68" w:rsidP="00AB29CE">
                  <w:pPr>
                    <w:spacing w:after="120" w:line="240" w:lineRule="auto"/>
                    <w:ind w:left="142"/>
                  </w:pPr>
                </w:p>
                <w:p w:rsidR="00F71B68" w:rsidRDefault="00F71B68" w:rsidP="00AB29CE">
                  <w:pPr>
                    <w:spacing w:after="120" w:line="240" w:lineRule="auto"/>
                    <w:ind w:left="142"/>
                  </w:pPr>
                  <w:r>
                    <w:t>B. AŞAĞIDAKİ SORULARI DİKKATLE OKUYUNUZ.DOĞRU OLAN SEÇENEĞİ İŞARETLEYİNİZ. ( 50 PUAN )</w:t>
                  </w:r>
                </w:p>
                <w:p w:rsidR="00F71B68" w:rsidRDefault="00F71B68" w:rsidP="00AB29CE">
                  <w:pPr>
                    <w:spacing w:after="120" w:line="240" w:lineRule="auto"/>
                    <w:ind w:left="142"/>
                    <w:rPr>
                      <w:sz w:val="18"/>
                      <w:szCs w:val="18"/>
                    </w:rPr>
                  </w:pPr>
                  <w:r>
                    <w:t xml:space="preserve"> “Nüfus cüzdanı kişiye özel bir kimliktir.Ancak isim,soy isim, anne-baba adı, doğum yeri gibi </w:t>
                  </w:r>
                  <w:r w:rsidRPr="00261D00">
                    <w:rPr>
                      <w:sz w:val="18"/>
                      <w:szCs w:val="18"/>
                    </w:rPr>
                    <w:t>bilgiler başkalarıyla aynı olabilir.</w:t>
                  </w:r>
                  <w:r>
                    <w:rPr>
                      <w:sz w:val="18"/>
                      <w:szCs w:val="18"/>
                    </w:rPr>
                    <w:t>”</w:t>
                  </w:r>
                </w:p>
                <w:p w:rsidR="00F71B68" w:rsidRDefault="00F71B68" w:rsidP="00143A13">
                  <w:pPr>
                    <w:pStyle w:val="ListParagraph"/>
                    <w:numPr>
                      <w:ilvl w:val="0"/>
                      <w:numId w:val="5"/>
                    </w:numPr>
                    <w:spacing w:after="0" w:line="240" w:lineRule="atLeast"/>
                    <w:ind w:left="170" w:firstLine="0"/>
                  </w:pPr>
                  <w:r w:rsidRPr="00261D00">
                    <w:t xml:space="preserve">Yukarıdaki açıklamaya </w:t>
                  </w:r>
                  <w:r>
                    <w:t>göre nüfus cüzdanında başkalarıyla aynı olmayacak bölüm hangisidir ?</w:t>
                  </w:r>
                </w:p>
                <w:p w:rsidR="00F71B68" w:rsidRDefault="00F71B68" w:rsidP="00143A13">
                  <w:pPr>
                    <w:spacing w:after="0" w:line="240" w:lineRule="atLeast"/>
                    <w:ind w:left="170"/>
                  </w:pPr>
                </w:p>
                <w:p w:rsidR="00F71B68" w:rsidRDefault="00F71B68" w:rsidP="00143A13">
                  <w:pPr>
                    <w:pStyle w:val="ListParagraph"/>
                    <w:spacing w:after="0" w:line="240" w:lineRule="atLeast"/>
                    <w:ind w:left="170"/>
                  </w:pPr>
                  <w:r>
                    <w:t xml:space="preserve">      A) Doğum günü ve ayı    B) Nüfusa kayıtlı olduğu yer     C) T.C. kimlik numarası      D) Verildiği nüfus idaresi</w:t>
                  </w:r>
                </w:p>
                <w:p w:rsidR="00F71B68" w:rsidRDefault="00F71B68" w:rsidP="00AB29CE">
                  <w:pPr>
                    <w:pStyle w:val="ListParagraph"/>
                    <w:spacing w:after="120" w:line="240" w:lineRule="auto"/>
                    <w:ind w:left="142"/>
                  </w:pPr>
                </w:p>
                <w:p w:rsidR="00F71B68" w:rsidRDefault="00F71B68" w:rsidP="00AB29CE">
                  <w:pPr>
                    <w:pStyle w:val="ListParagraph"/>
                    <w:numPr>
                      <w:ilvl w:val="0"/>
                      <w:numId w:val="5"/>
                    </w:numPr>
                    <w:spacing w:after="120" w:line="240" w:lineRule="auto"/>
                  </w:pPr>
                  <w:r>
                    <w:t xml:space="preserve">“15 yaşımıza geldiğimizde nüfus cüzdanımız …………………………..   olacaktır.” </w:t>
                  </w:r>
                </w:p>
                <w:p w:rsidR="00F71B68" w:rsidRDefault="00F71B68" w:rsidP="00AB29CE">
                  <w:pPr>
                    <w:pStyle w:val="ListParagraph"/>
                    <w:spacing w:after="120" w:line="240" w:lineRule="auto"/>
                    <w:ind w:left="390"/>
                  </w:pPr>
                  <w:r>
                    <w:t>Bu cümle aşağıdaki seçeneklerden hangisiyle tamamlanmalıdır ?</w:t>
                  </w:r>
                </w:p>
                <w:p w:rsidR="00F71B68" w:rsidRDefault="00F71B68" w:rsidP="00AB29CE">
                  <w:pPr>
                    <w:pStyle w:val="ListParagraph"/>
                    <w:spacing w:after="120" w:line="240" w:lineRule="auto"/>
                    <w:ind w:left="390"/>
                  </w:pPr>
                </w:p>
                <w:p w:rsidR="00F71B68" w:rsidRDefault="00F71B68" w:rsidP="00143A13">
                  <w:pPr>
                    <w:pStyle w:val="ListParagraph"/>
                    <w:numPr>
                      <w:ilvl w:val="0"/>
                      <w:numId w:val="8"/>
                    </w:numPr>
                    <w:spacing w:after="120" w:line="240" w:lineRule="auto"/>
                    <w:ind w:hanging="76"/>
                  </w:pPr>
                  <w:r>
                    <w:t>pembe renkli             B)  fotoğraflı                                C)  mavi renkli                    D) soğuk damgalı</w:t>
                  </w:r>
                </w:p>
                <w:p w:rsidR="00F71B68" w:rsidRDefault="00F71B68" w:rsidP="00AB29CE">
                  <w:pPr>
                    <w:pStyle w:val="ListParagraph"/>
                    <w:spacing w:after="120" w:line="240" w:lineRule="auto"/>
                    <w:ind w:left="502"/>
                  </w:pPr>
                </w:p>
                <w:p w:rsidR="00F71B68" w:rsidRPr="00143A13" w:rsidRDefault="00F71B68" w:rsidP="00AB29CE">
                  <w:pPr>
                    <w:pStyle w:val="ListParagraph"/>
                    <w:numPr>
                      <w:ilvl w:val="0"/>
                      <w:numId w:val="5"/>
                    </w:numPr>
                    <w:spacing w:after="120" w:line="240" w:lineRule="auto"/>
                  </w:pPr>
                  <w:r>
                    <w:t xml:space="preserve">“İnsanların davranışlarına bakarak duygularını anlayabiliriz.” Buna göre aşağıdaki seçeneklerde verilen davranış-duygu eşleştirmelerinden hangisi  </w:t>
                  </w:r>
                  <w:r>
                    <w:rPr>
                      <w:b/>
                      <w:u w:val="single"/>
                    </w:rPr>
                    <w:t>yanlıştır ?</w:t>
                  </w:r>
                </w:p>
                <w:p w:rsidR="00F71B68" w:rsidRDefault="00F71B68" w:rsidP="00143A13">
                  <w:pPr>
                    <w:pStyle w:val="ListParagraph"/>
                    <w:spacing w:after="120" w:line="240" w:lineRule="auto"/>
                    <w:ind w:left="390"/>
                    <w:rPr>
                      <w:b/>
                      <w:u w:val="single"/>
                    </w:rPr>
                  </w:pPr>
                </w:p>
                <w:p w:rsidR="00F71B68" w:rsidRDefault="00F71B68" w:rsidP="00143A13">
                  <w:pPr>
                    <w:pStyle w:val="ListParagraph"/>
                    <w:numPr>
                      <w:ilvl w:val="0"/>
                      <w:numId w:val="9"/>
                    </w:numPr>
                    <w:spacing w:after="120" w:line="240" w:lineRule="auto"/>
                    <w:ind w:hanging="76"/>
                  </w:pPr>
                  <w:r>
                    <w:t>Ağlamak-üzüntü       B) Bağırmak-öfke                        C) Gülmek-mutluluk         D)  Kaş çatmak- sevinmek</w:t>
                  </w:r>
                </w:p>
                <w:p w:rsidR="00F71B68" w:rsidRDefault="00F71B68" w:rsidP="00143A13">
                  <w:pPr>
                    <w:pStyle w:val="ListParagraph"/>
                    <w:spacing w:after="120" w:line="240" w:lineRule="auto"/>
                    <w:ind w:left="502"/>
                  </w:pPr>
                </w:p>
                <w:p w:rsidR="00F71B68" w:rsidRDefault="00F71B68" w:rsidP="001B3FB3">
                  <w:pPr>
                    <w:pStyle w:val="ListParagraph"/>
                    <w:numPr>
                      <w:ilvl w:val="0"/>
                      <w:numId w:val="5"/>
                    </w:numPr>
                    <w:spacing w:after="120" w:line="240" w:lineRule="auto"/>
                  </w:pPr>
                  <w:r>
                    <w:t>“Sarı,kıvırcık saçlı ve mavi gözlüyüm,sağ yanağımda gamzem var.” Kendini bu şekilde tanımlayan kişi hangi özelliklerini söylemiştir ?</w:t>
                  </w:r>
                </w:p>
                <w:p w:rsidR="00F71B68" w:rsidRDefault="00F71B68" w:rsidP="00143A13">
                  <w:pPr>
                    <w:pStyle w:val="ListParagraph"/>
                    <w:spacing w:after="120" w:line="240" w:lineRule="auto"/>
                    <w:ind w:left="390"/>
                  </w:pPr>
                </w:p>
                <w:p w:rsidR="00F71B68" w:rsidRDefault="00F71B68" w:rsidP="00800805">
                  <w:pPr>
                    <w:pStyle w:val="ListParagraph"/>
                    <w:numPr>
                      <w:ilvl w:val="0"/>
                      <w:numId w:val="10"/>
                    </w:numPr>
                    <w:spacing w:after="120" w:line="240" w:lineRule="auto"/>
                  </w:pPr>
                  <w:r>
                    <w:t>Zihinsel                     B) Duygusal                                  C) Fiziksel                             D)  Bireysel</w:t>
                  </w:r>
                </w:p>
                <w:p w:rsidR="00F71B68" w:rsidRDefault="00F71B68" w:rsidP="00800805">
                  <w:pPr>
                    <w:pStyle w:val="ListParagraph"/>
                    <w:spacing w:after="120" w:line="240" w:lineRule="auto"/>
                    <w:ind w:left="750"/>
                  </w:pPr>
                </w:p>
                <w:p w:rsidR="00F71B68" w:rsidRDefault="00F71B68" w:rsidP="004D4F76">
                  <w:pPr>
                    <w:pStyle w:val="ListParagraph"/>
                    <w:numPr>
                      <w:ilvl w:val="0"/>
                      <w:numId w:val="5"/>
                    </w:numPr>
                    <w:spacing w:after="120" w:line="240" w:lineRule="auto"/>
                  </w:pPr>
                  <w:r>
                    <w:t xml:space="preserve">Ahmet yeni tanıştığı Hüseyin’in fiziksel, duygusal ve zihinsel özelliklerini öğrenmek için ona çeşitli sorular sorar. Aşağıdakilerden hangisi Ahmet’in  sorularından biri </w:t>
                  </w:r>
                  <w:r>
                    <w:rPr>
                      <w:b/>
                      <w:u w:val="single"/>
                    </w:rPr>
                    <w:t>olamaz?</w:t>
                  </w:r>
                </w:p>
                <w:p w:rsidR="00F71B68" w:rsidRDefault="00F71B68" w:rsidP="004D4F76">
                  <w:pPr>
                    <w:pStyle w:val="ListParagraph"/>
                    <w:spacing w:after="120" w:line="240" w:lineRule="auto"/>
                    <w:ind w:left="390"/>
                  </w:pPr>
                </w:p>
                <w:p w:rsidR="00F71B68" w:rsidRDefault="00F71B68" w:rsidP="004D4F76">
                  <w:pPr>
                    <w:pStyle w:val="ListParagraph"/>
                    <w:numPr>
                      <w:ilvl w:val="0"/>
                      <w:numId w:val="12"/>
                    </w:numPr>
                    <w:spacing w:after="120" w:line="240" w:lineRule="auto"/>
                  </w:pPr>
                  <w:r>
                    <w:t>Boş vakitlerinde neler yaparsın ?                                C) Kaç kardeşin var ?</w:t>
                  </w:r>
                </w:p>
                <w:p w:rsidR="00F71B68" w:rsidRDefault="00F71B68" w:rsidP="004D4F76">
                  <w:pPr>
                    <w:pStyle w:val="ListParagraph"/>
                    <w:numPr>
                      <w:ilvl w:val="0"/>
                      <w:numId w:val="12"/>
                    </w:numPr>
                    <w:spacing w:after="120" w:line="240" w:lineRule="auto"/>
                  </w:pPr>
                  <w:r>
                    <w:t>Futbol oynamayı sever misin ?                                    D) Kaç numara  ayakkabı giyiyorsun ?</w:t>
                  </w:r>
                </w:p>
                <w:p w:rsidR="00F71B68" w:rsidRDefault="00F71B68" w:rsidP="004D4F76">
                  <w:pPr>
                    <w:pStyle w:val="ListParagraph"/>
                    <w:spacing w:after="120" w:line="240" w:lineRule="auto"/>
                    <w:ind w:left="750"/>
                  </w:pPr>
                </w:p>
                <w:p w:rsidR="00F71B68" w:rsidRDefault="00F71B68" w:rsidP="001B3FB3">
                  <w:pPr>
                    <w:pStyle w:val="ListParagraph"/>
                    <w:numPr>
                      <w:ilvl w:val="0"/>
                      <w:numId w:val="5"/>
                    </w:numPr>
                    <w:spacing w:after="120" w:line="240" w:lineRule="auto"/>
                  </w:pPr>
                  <w:r>
                    <w:t xml:space="preserve">Aşağıdaki eylemlerden hangisi nüfus cüzdanı olmadan  </w:t>
                  </w:r>
                  <w:r>
                    <w:rPr>
                      <w:b/>
                      <w:u w:val="single"/>
                    </w:rPr>
                    <w:t>yapılamaz?</w:t>
                  </w:r>
                </w:p>
                <w:p w:rsidR="00F71B68" w:rsidRDefault="00F71B68" w:rsidP="001B3FB3">
                  <w:pPr>
                    <w:pStyle w:val="ListParagraph"/>
                    <w:spacing w:after="120" w:line="240" w:lineRule="auto"/>
                    <w:ind w:left="390"/>
                  </w:pPr>
                </w:p>
                <w:p w:rsidR="00F71B68" w:rsidRDefault="00F71B68" w:rsidP="001B3FB3">
                  <w:pPr>
                    <w:pStyle w:val="ListParagraph"/>
                    <w:numPr>
                      <w:ilvl w:val="0"/>
                      <w:numId w:val="14"/>
                    </w:numPr>
                    <w:spacing w:after="120" w:line="240" w:lineRule="auto"/>
                  </w:pPr>
                  <w:r>
                    <w:t>Alışveriş yapmak        B) Tiyatroya gitmek                  C) Okula kayıt olmak               D) Kütüphaneye gitmek</w:t>
                  </w:r>
                </w:p>
                <w:p w:rsidR="00F71B68" w:rsidRDefault="00F71B68" w:rsidP="00DC47C6">
                  <w:pPr>
                    <w:pStyle w:val="ListParagraph"/>
                    <w:spacing w:after="120" w:line="240" w:lineRule="auto"/>
                    <w:ind w:left="750"/>
                  </w:pPr>
                </w:p>
                <w:p w:rsidR="00F71B68" w:rsidRPr="00800805" w:rsidRDefault="00F71B68" w:rsidP="00800805">
                  <w:pPr>
                    <w:pStyle w:val="ListParagraph"/>
                    <w:numPr>
                      <w:ilvl w:val="0"/>
                      <w:numId w:val="5"/>
                    </w:numPr>
                    <w:spacing w:after="120" w:line="240" w:lineRule="auto"/>
                  </w:pPr>
                  <w:r>
                    <w:t xml:space="preserve">Aşağıdaki belgelerden hangisi kimlik belgesi olarak </w:t>
                  </w:r>
                  <w:r w:rsidRPr="007F465A">
                    <w:rPr>
                      <w:b/>
                      <w:u w:val="single"/>
                    </w:rPr>
                    <w:t>kabul edilmez?</w:t>
                  </w:r>
                </w:p>
                <w:p w:rsidR="00F71B68" w:rsidRPr="00143A13" w:rsidRDefault="00F71B68" w:rsidP="00800805">
                  <w:pPr>
                    <w:pStyle w:val="ListParagraph"/>
                    <w:spacing w:after="120" w:line="240" w:lineRule="auto"/>
                    <w:ind w:left="390"/>
                  </w:pPr>
                </w:p>
                <w:p w:rsidR="00F71B68" w:rsidRPr="00261D00" w:rsidRDefault="00F71B68" w:rsidP="00800805">
                  <w:pPr>
                    <w:pStyle w:val="ListParagraph"/>
                    <w:numPr>
                      <w:ilvl w:val="0"/>
                      <w:numId w:val="19"/>
                    </w:numPr>
                    <w:spacing w:after="120" w:line="240" w:lineRule="auto"/>
                  </w:pPr>
                  <w:r>
                    <w:t>Öğrenci pasosu        B) Nüfus cüzdanı                        C) Sporcu kimlik belgesi          D) Öğrenci kimlik belgesi</w:t>
                  </w:r>
                </w:p>
                <w:p w:rsidR="00F71B68" w:rsidRDefault="00F71B68" w:rsidP="00261D00">
                  <w:pPr>
                    <w:ind w:right="-220"/>
                  </w:pPr>
                </w:p>
              </w:txbxContent>
            </v:textbox>
          </v:shape>
        </w:pict>
      </w:r>
    </w:p>
    <w:p w:rsidR="00F71B68" w:rsidRDefault="00F71B68" w:rsidP="00C20F92">
      <w:pPr>
        <w:jc w:val="right"/>
      </w:pPr>
    </w:p>
    <w:p w:rsidR="00F71B68" w:rsidRDefault="00F71B68" w:rsidP="00C20F92">
      <w:pPr>
        <w:jc w:val="right"/>
      </w:pPr>
    </w:p>
    <w:p w:rsidR="00F71B68" w:rsidRDefault="00F71B68" w:rsidP="00C20F92">
      <w:pPr>
        <w:jc w:val="right"/>
      </w:pPr>
    </w:p>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Pr="001B3FB3" w:rsidRDefault="00F71B68" w:rsidP="001B3FB3"/>
    <w:p w:rsidR="00F71B68" w:rsidRDefault="00F71B68" w:rsidP="001B3FB3"/>
    <w:p w:rsidR="00F71B68" w:rsidRDefault="00F71B68" w:rsidP="001B3FB3">
      <w:pPr>
        <w:jc w:val="right"/>
      </w:pPr>
    </w:p>
    <w:p w:rsidR="00F71B68" w:rsidRDefault="00F71B68" w:rsidP="001B3FB3">
      <w:pPr>
        <w:jc w:val="right"/>
      </w:pPr>
      <w:r>
        <w:rPr>
          <w:noProof/>
        </w:rPr>
        <w:pict>
          <v:shape id="_x0000_s1028" type="#_x0000_t202" style="position:absolute;left:0;text-align:left;margin-left:-1.4pt;margin-top:1.05pt;width:549.9pt;height:290.75pt;z-index:251653632">
            <v:textbox style="mso-next-textbox:#_x0000_s1028">
              <w:txbxContent>
                <w:p w:rsidR="00F71B68" w:rsidRDefault="00F71B68" w:rsidP="001B3FB3">
                  <w:pPr>
                    <w:pStyle w:val="ListParagraph"/>
                    <w:numPr>
                      <w:ilvl w:val="0"/>
                      <w:numId w:val="5"/>
                    </w:numPr>
                    <w:spacing w:after="120" w:line="240" w:lineRule="auto"/>
                  </w:pPr>
                  <w:r>
                    <w:t xml:space="preserve">“Öğretmenim bana söz verdiğinde ne söyleyeceğimi unutuyorum.Bazen de yanlış cevap verirsem arkadaşlarımın bana güleceğini düşünerek konuşmak istemiyorum.Duygu ve düşüncelerimi yazılı olarak ifade etmek bana daha kolay geliyor.Bu yüzden yazılı sınavlarda daha başarılıyım.” </w:t>
                  </w:r>
                </w:p>
                <w:p w:rsidR="00F71B68" w:rsidRDefault="00F71B68" w:rsidP="001B3FB3">
                  <w:pPr>
                    <w:pStyle w:val="ListParagraph"/>
                    <w:spacing w:after="120" w:line="240" w:lineRule="auto"/>
                    <w:ind w:left="390"/>
                  </w:pPr>
                </w:p>
                <w:p w:rsidR="00F71B68" w:rsidRDefault="00F71B68" w:rsidP="001B3FB3">
                  <w:pPr>
                    <w:pStyle w:val="ListParagraph"/>
                    <w:spacing w:after="120" w:line="240" w:lineRule="auto"/>
                    <w:ind w:left="390"/>
                  </w:pPr>
                  <w:r>
                    <w:t xml:space="preserve">Yukarıdaki cümlelerle kendini tanıtan kişi için hangisi  </w:t>
                  </w:r>
                  <w:r>
                    <w:rPr>
                      <w:b/>
                      <w:i/>
                      <w:u w:val="single"/>
                    </w:rPr>
                    <w:t>söylenemez?</w:t>
                  </w:r>
                </w:p>
                <w:p w:rsidR="00F71B68" w:rsidRDefault="00F71B68" w:rsidP="001B3FB3">
                  <w:pPr>
                    <w:pStyle w:val="ListParagraph"/>
                    <w:spacing w:after="120" w:line="240" w:lineRule="auto"/>
                    <w:ind w:left="390"/>
                  </w:pPr>
                </w:p>
                <w:p w:rsidR="00F71B68" w:rsidRDefault="00F71B68" w:rsidP="00800805">
                  <w:pPr>
                    <w:pStyle w:val="ListParagraph"/>
                    <w:numPr>
                      <w:ilvl w:val="0"/>
                      <w:numId w:val="13"/>
                    </w:numPr>
                    <w:spacing w:after="120" w:line="240" w:lineRule="auto"/>
                  </w:pPr>
                  <w:r>
                    <w:t>Utangaç                      B) Çekingen                                C) Atılgan                                  D) Sessiz</w:t>
                  </w:r>
                </w:p>
                <w:p w:rsidR="00F71B68" w:rsidRDefault="00F71B68" w:rsidP="00800805">
                  <w:pPr>
                    <w:pStyle w:val="ListParagraph"/>
                    <w:spacing w:after="120" w:line="240" w:lineRule="auto"/>
                    <w:ind w:left="750"/>
                  </w:pPr>
                </w:p>
                <w:p w:rsidR="00F71B68" w:rsidRDefault="00F71B68" w:rsidP="007F465A">
                  <w:pPr>
                    <w:pStyle w:val="ListParagraph"/>
                    <w:numPr>
                      <w:ilvl w:val="0"/>
                      <w:numId w:val="5"/>
                    </w:numPr>
                  </w:pPr>
                  <w:r>
                    <w:t>I.Cumhuriyet Bayramı(29 Ekim 1923)                                              II.Zafer Bayramı ( 30 Ağustos 1922)</w:t>
                  </w:r>
                </w:p>
                <w:p w:rsidR="00F71B68" w:rsidRDefault="00F71B68" w:rsidP="005A0C46">
                  <w:pPr>
                    <w:pStyle w:val="ListParagraph"/>
                    <w:ind w:left="390"/>
                  </w:pPr>
                  <w:r>
                    <w:t>III. Atatürk’ü Anma Gençlik Ve Spor Bayramı(19 Mayıs 1919)    IV. Ulusal Egemenlik ve Çocuk Bayramı(23Nisan1920)</w:t>
                  </w:r>
                </w:p>
                <w:p w:rsidR="00F71B68" w:rsidRDefault="00F71B68" w:rsidP="005A0C46">
                  <w:pPr>
                    <w:pStyle w:val="ListParagraph"/>
                    <w:ind w:left="390"/>
                  </w:pPr>
                </w:p>
                <w:p w:rsidR="00F71B68" w:rsidRDefault="00F71B68" w:rsidP="005A0C46">
                  <w:pPr>
                    <w:pStyle w:val="ListParagraph"/>
                    <w:ind w:left="390"/>
                  </w:pPr>
                  <w:r>
                    <w:t>Yukarıda verilen milli bayramları çizgi üzerinde tarih sırasına göre işaretlediğinizde hangisi baştan 3.sırada yer alır?</w:t>
                  </w:r>
                </w:p>
                <w:p w:rsidR="00F71B68" w:rsidRDefault="00F71B68" w:rsidP="005A0C46">
                  <w:pPr>
                    <w:pStyle w:val="ListParagraph"/>
                    <w:ind w:left="390"/>
                  </w:pPr>
                </w:p>
                <w:p w:rsidR="00F71B68" w:rsidRDefault="00F71B68" w:rsidP="007E2B3C">
                  <w:pPr>
                    <w:pStyle w:val="ListParagraph"/>
                    <w:numPr>
                      <w:ilvl w:val="0"/>
                      <w:numId w:val="16"/>
                    </w:numPr>
                  </w:pPr>
                  <w:r>
                    <w:t xml:space="preserve"> I                                    B) II                                              C) III                                           D) IV</w:t>
                  </w:r>
                </w:p>
                <w:p w:rsidR="00F71B68" w:rsidRDefault="00F71B68" w:rsidP="007E2B3C">
                  <w:pPr>
                    <w:pStyle w:val="ListParagraph"/>
                    <w:ind w:left="750"/>
                  </w:pPr>
                </w:p>
                <w:p w:rsidR="00F71B68" w:rsidRDefault="00F71B68" w:rsidP="007E2B3C">
                  <w:pPr>
                    <w:pStyle w:val="ListParagraph"/>
                    <w:numPr>
                      <w:ilvl w:val="0"/>
                      <w:numId w:val="5"/>
                    </w:numPr>
                  </w:pPr>
                  <w:r>
                    <w:t>Aşağıdaki cümlelerden hangisi duygu ifade etmektedir?</w:t>
                  </w:r>
                </w:p>
                <w:p w:rsidR="00F71B68" w:rsidRDefault="00F71B68" w:rsidP="007E2B3C">
                  <w:pPr>
                    <w:pStyle w:val="ListParagraph"/>
                    <w:ind w:left="390"/>
                  </w:pPr>
                </w:p>
                <w:p w:rsidR="00F71B68" w:rsidRDefault="00F71B68" w:rsidP="007E2B3C">
                  <w:pPr>
                    <w:pStyle w:val="ListParagraph"/>
                    <w:numPr>
                      <w:ilvl w:val="0"/>
                      <w:numId w:val="17"/>
                    </w:numPr>
                  </w:pPr>
                  <w:r>
                    <w:t>Neredeyse mutluluktan uçacağım.                             C) Derslerime daha çok çalışmalıyım.</w:t>
                  </w:r>
                </w:p>
                <w:p w:rsidR="00F71B68" w:rsidRDefault="00F71B68" w:rsidP="007E2B3C">
                  <w:pPr>
                    <w:pStyle w:val="ListParagraph"/>
                    <w:numPr>
                      <w:ilvl w:val="0"/>
                      <w:numId w:val="17"/>
                    </w:numPr>
                  </w:pPr>
                  <w:r>
                    <w:t>Paramı gereksiz yere harcamamalıyım.                     D) Yaşlı kimselere otobüste yer vermeliyim.</w:t>
                  </w:r>
                </w:p>
                <w:p w:rsidR="00F71B68" w:rsidRDefault="00F71B68" w:rsidP="007E2B3C">
                  <w:pPr>
                    <w:pStyle w:val="ListParagraph"/>
                    <w:ind w:left="750"/>
                  </w:pPr>
                </w:p>
                <w:p w:rsidR="00F71B68" w:rsidRDefault="00F71B68" w:rsidP="007E2B3C">
                  <w:pPr>
                    <w:pStyle w:val="ListParagraph"/>
                    <w:ind w:left="750"/>
                  </w:pPr>
                </w:p>
                <w:p w:rsidR="00F71B68" w:rsidRPr="007F465A" w:rsidRDefault="00F71B68" w:rsidP="007E2B3C">
                  <w:pPr>
                    <w:pStyle w:val="ListParagraph"/>
                    <w:ind w:left="0"/>
                  </w:pPr>
                </w:p>
              </w:txbxContent>
            </v:textbox>
          </v:shape>
        </w:pict>
      </w:r>
      <w:r>
        <w:rPr>
          <w:noProof/>
        </w:rPr>
        <w:pict>
          <v:oval id="_x0000_s1029" style="position:absolute;left:0;text-align:left;margin-left:427.2pt;margin-top:208.15pt;width:9pt;height:7.15pt;z-index:251662848" fillcolor="black" strokecolor="#f2f2f2" strokeweight="3pt">
            <v:shadow on="t" type="perspective" color="#7f7f7f" opacity=".5" offset="1pt" offset2="-1pt"/>
          </v:oval>
        </w:pict>
      </w:r>
      <w:r>
        <w:rPr>
          <w:noProof/>
        </w:rPr>
        <w:pict>
          <v:oval id="_x0000_s1030" style="position:absolute;left:0;text-align:left;margin-left:286.2pt;margin-top:208.2pt;width:11.25pt;height:7.15pt;z-index:251661824" fillcolor="black" strokecolor="#f2f2f2" strokeweight="3pt">
            <v:shadow on="t" type="perspective" color="#7f7f7f" opacity=".5" offset="1pt" offset2="-1pt"/>
          </v:oval>
        </w:pict>
      </w:r>
      <w:r>
        <w:rPr>
          <w:noProof/>
        </w:rPr>
        <w:pict>
          <v:oval id="_x0000_s1031" style="position:absolute;left:0;text-align:left;margin-left:171.45pt;margin-top:208.15pt;width:7.5pt;height:7.15pt;z-index:251660800" fillcolor="black" strokecolor="#f2f2f2" strokeweight="3pt">
            <v:shadow on="t" type="perspective" color="#7f7f7f" opacity=".5" offset="1pt" offset2="-1pt"/>
          </v:oval>
        </w:pict>
      </w:r>
      <w:r>
        <w:rPr>
          <w:noProof/>
        </w:rPr>
        <w:pict>
          <v:oval id="_x0000_s1032" style="position:absolute;left:0;text-align:left;margin-left:91.95pt;margin-top:208.2pt;width:7.5pt;height:7.15pt;z-index:251659776" fillcolor="black" strokecolor="#f2f2f2" strokeweight="3pt">
            <v:shadow on="t" type="perspective" color="#7f7f7f" opacity=".5" offset="1pt" offset2="-1pt"/>
          </v:oval>
        </w:pict>
      </w:r>
      <w:r>
        <w:rPr>
          <w:noProof/>
        </w:rPr>
        <w:pict>
          <v:shapetype id="_x0000_t32" coordsize="21600,21600" o:spt="32" o:oned="t" path="m,l21600,21600e" filled="f">
            <v:path arrowok="t" fillok="f" o:connecttype="none"/>
            <o:lock v:ext="edit" shapetype="t"/>
          </v:shapetype>
          <v:shape id="_x0000_s1033" type="#_x0000_t32" style="position:absolute;left:0;text-align:left;margin-left:436.2pt;margin-top:215.3pt;width:93pt;height:0;z-index:251658752" o:connectortype="straight">
            <v:stroke endarrow="block"/>
          </v:shape>
        </w:pict>
      </w:r>
      <w:r>
        <w:rPr>
          <w:noProof/>
        </w:rPr>
        <w:pict>
          <v:shape id="_x0000_s1034" type="#_x0000_t32" style="position:absolute;left:0;text-align:left;margin-left:297.45pt;margin-top:215.3pt;width:129.75pt;height:0;z-index:251657728" o:connectortype="straight"/>
        </w:pict>
      </w:r>
      <w:r>
        <w:rPr>
          <w:noProof/>
        </w:rPr>
        <w:pict>
          <v:shape id="_x0000_s1035" type="#_x0000_t32" style="position:absolute;left:0;text-align:left;margin-left:178.95pt;margin-top:215.35pt;width:107.25pt;height:0;z-index:251656704" o:connectortype="straight"/>
        </w:pict>
      </w:r>
      <w:r>
        <w:rPr>
          <w:noProof/>
        </w:rPr>
        <w:pict>
          <v:shape id="_x0000_s1036" type="#_x0000_t32" style="position:absolute;left:0;text-align:left;margin-left:99.45pt;margin-top:215.3pt;width:1in;height:.05pt;flip:y;z-index:251655680" o:connectortype="straight"/>
        </w:pict>
      </w:r>
      <w:r>
        <w:rPr>
          <w:noProof/>
        </w:rPr>
        <w:pict>
          <v:shape id="_x0000_s1037" type="#_x0000_t32" style="position:absolute;left:0;text-align:left;margin-left:16.95pt;margin-top:215.3pt;width:75pt;height:.05pt;flip:x;z-index:251654656" o:connectortype="straight">
            <v:stroke endarrow="block"/>
          </v:shape>
        </w:pict>
      </w:r>
    </w:p>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Pr="00800805" w:rsidRDefault="00F71B68" w:rsidP="00800805"/>
    <w:p w:rsidR="00F71B68" w:rsidRDefault="00F71B68" w:rsidP="00800805"/>
    <w:p w:rsidR="00F71B68" w:rsidRDefault="00F71B68" w:rsidP="00800805">
      <w:pPr>
        <w:jc w:val="right"/>
      </w:pPr>
    </w:p>
    <w:p w:rsidR="00F71B68" w:rsidRDefault="00F71B68" w:rsidP="001B36B1">
      <w:hyperlink r:id="rId5" w:history="1">
        <w:r>
          <w:rPr>
            <w:rStyle w:val="Hyperlink"/>
          </w:rPr>
          <w:t>www.sorubak.com</w:t>
        </w:r>
      </w:hyperlink>
      <w:r>
        <w:t xml:space="preserve"> </w:t>
      </w:r>
    </w:p>
    <w:p w:rsidR="00F71B68" w:rsidRPr="00800805" w:rsidRDefault="00F71B68" w:rsidP="00800805">
      <w:pPr>
        <w:jc w:val="right"/>
      </w:pPr>
      <w:r>
        <w:rPr>
          <w:noProof/>
        </w:rPr>
        <w:pict>
          <v:shape id="_x0000_s1038" type="#_x0000_t202" style="position:absolute;left:0;text-align:left;margin-left:-.55pt;margin-top:1pt;width:553.2pt;height:163.15pt;z-index:251663872">
            <v:textbox style="mso-fit-shape-to-text:t">
              <w:txbxContent>
                <w:p w:rsidR="00F71B68" w:rsidRDefault="00F71B68">
                  <w:r>
                    <w:t>C. AŞAĞIDAKİ KUTUCUKTA VERİLEN KELİMELERİ UYGUN OLAN YERLERE KOYUNUZ. ( 20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76"/>
                  </w:tblGrid>
                  <w:tr w:rsidR="00F71B68" w:rsidTr="001B782D">
                    <w:trPr>
                      <w:trHeight w:val="895"/>
                    </w:trPr>
                    <w:tc>
                      <w:tcPr>
                        <w:tcW w:w="10776" w:type="dxa"/>
                        <w:vAlign w:val="center"/>
                      </w:tcPr>
                      <w:p w:rsidR="00F71B68" w:rsidRPr="001B782D" w:rsidRDefault="00F71B68" w:rsidP="001B782D">
                        <w:pPr>
                          <w:pStyle w:val="ListParagraph"/>
                          <w:spacing w:after="0" w:line="240" w:lineRule="auto"/>
                          <w:ind w:left="360"/>
                          <w:jc w:val="center"/>
                          <w:rPr>
                            <w:rFonts w:ascii="Arial" w:hAnsi="Arial" w:cs="Arial"/>
                          </w:rPr>
                        </w:pPr>
                        <w:r w:rsidRPr="001B782D">
                          <w:rPr>
                            <w:rFonts w:ascii="Arial" w:hAnsi="Arial" w:cs="Arial"/>
                          </w:rPr>
                          <w:t>fiziksel özellik, nüfus cüzdanı, kişilik özellikleri, pembe,  mavi,  duygu-düşünce, Nüfus Müdürlüğü, dayanışmayı,</w:t>
                        </w:r>
                        <w:r w:rsidRPr="00185A59">
                          <w:t xml:space="preserve"> farklılık</w:t>
                        </w:r>
                        <w:r>
                          <w:t>,</w:t>
                        </w:r>
                        <w:r w:rsidRPr="001B782D">
                          <w:rPr>
                            <w:sz w:val="24"/>
                            <w:szCs w:val="24"/>
                          </w:rPr>
                          <w:t xml:space="preserve"> düşüncelerini,</w:t>
                        </w:r>
                      </w:p>
                      <w:p w:rsidR="00F71B68" w:rsidRDefault="00F71B68" w:rsidP="001B782D">
                        <w:pPr>
                          <w:spacing w:after="0" w:line="240" w:lineRule="auto"/>
                          <w:jc w:val="center"/>
                        </w:pPr>
                      </w:p>
                    </w:tc>
                  </w:tr>
                </w:tbl>
                <w:p w:rsidR="00F71B68" w:rsidRPr="001B782D" w:rsidRDefault="00F71B68" w:rsidP="00185A59">
                  <w:pPr>
                    <w:pStyle w:val="ListParagraph"/>
                    <w:numPr>
                      <w:ilvl w:val="0"/>
                      <w:numId w:val="20"/>
                    </w:numPr>
                    <w:rPr>
                      <w:sz w:val="24"/>
                      <w:szCs w:val="24"/>
                    </w:rPr>
                  </w:pPr>
                  <w:r w:rsidRPr="001B782D">
                    <w:rPr>
                      <w:sz w:val="24"/>
                      <w:szCs w:val="24"/>
                    </w:rPr>
                    <w:t>Bir insanı diğer insanlardan ayıran özelliklere ………………… denir.</w:t>
                  </w:r>
                </w:p>
                <w:p w:rsidR="00F71B68" w:rsidRPr="001B782D" w:rsidRDefault="00F71B68" w:rsidP="00185A59">
                  <w:pPr>
                    <w:numPr>
                      <w:ilvl w:val="0"/>
                      <w:numId w:val="20"/>
                    </w:numPr>
                    <w:spacing w:after="0" w:line="240" w:lineRule="auto"/>
                  </w:pPr>
                  <w:r w:rsidRPr="001B782D">
                    <w:t>Başkalarının ………………………önemsemeli , onlara saygı duymalıyız.</w:t>
                  </w:r>
                </w:p>
                <w:p w:rsidR="00F71B68" w:rsidRPr="001B782D" w:rsidRDefault="00F71B68" w:rsidP="00951F0D">
                  <w:pPr>
                    <w:spacing w:after="0" w:line="240" w:lineRule="auto"/>
                    <w:ind w:left="720"/>
                  </w:pPr>
                </w:p>
                <w:p w:rsidR="00F71B68" w:rsidRPr="001B782D" w:rsidRDefault="00F71B68" w:rsidP="00185A59">
                  <w:pPr>
                    <w:pStyle w:val="ListParagraph"/>
                    <w:numPr>
                      <w:ilvl w:val="0"/>
                      <w:numId w:val="20"/>
                    </w:numPr>
                    <w:spacing w:after="0" w:line="240" w:lineRule="auto"/>
                    <w:rPr>
                      <w:rFonts w:cs="Arial"/>
                    </w:rPr>
                  </w:pPr>
                  <w:r w:rsidRPr="001B782D">
                    <w:rPr>
                      <w:rFonts w:cs="Arial"/>
                    </w:rPr>
                    <w:t>Nüfus cüzdanımızı kaybettiğimizde……………………………..’ne başvururuz.</w:t>
                  </w:r>
                </w:p>
                <w:p w:rsidR="00F71B68" w:rsidRPr="001B782D" w:rsidRDefault="00F71B68" w:rsidP="00951F0D">
                  <w:pPr>
                    <w:pStyle w:val="ListParagraph"/>
                    <w:spacing w:after="0" w:line="240" w:lineRule="auto"/>
                    <w:rPr>
                      <w:rFonts w:cs="Arial"/>
                    </w:rPr>
                  </w:pPr>
                </w:p>
                <w:p w:rsidR="00F71B68" w:rsidRPr="001B782D" w:rsidRDefault="00F71B68" w:rsidP="00185A59">
                  <w:pPr>
                    <w:pStyle w:val="ListParagraph"/>
                    <w:numPr>
                      <w:ilvl w:val="0"/>
                      <w:numId w:val="20"/>
                    </w:numPr>
                    <w:spacing w:after="0" w:line="240" w:lineRule="auto"/>
                    <w:rPr>
                      <w:rFonts w:cs="Arial"/>
                    </w:rPr>
                  </w:pPr>
                  <w:r w:rsidRPr="001B782D">
                    <w:rPr>
                      <w:rFonts w:cs="Arial"/>
                    </w:rPr>
                    <w:t xml:space="preserve"> Nüfus cüzdanın rengi kızlar için …………………………, erkekler için ………………….. dir.</w:t>
                  </w:r>
                </w:p>
                <w:p w:rsidR="00F71B68" w:rsidRPr="001B782D" w:rsidRDefault="00F71B68" w:rsidP="00951F0D">
                  <w:pPr>
                    <w:pStyle w:val="ListParagraph"/>
                    <w:spacing w:after="0" w:line="240" w:lineRule="auto"/>
                    <w:rPr>
                      <w:rFonts w:cs="Arial"/>
                    </w:rPr>
                  </w:pPr>
                </w:p>
                <w:p w:rsidR="00F71B68" w:rsidRPr="001B782D" w:rsidRDefault="00F71B68" w:rsidP="00185A59">
                  <w:pPr>
                    <w:pStyle w:val="ListParagraph"/>
                    <w:numPr>
                      <w:ilvl w:val="0"/>
                      <w:numId w:val="20"/>
                    </w:numPr>
                    <w:spacing w:after="0" w:line="240" w:lineRule="auto"/>
                    <w:rPr>
                      <w:rFonts w:cs="Arial"/>
                    </w:rPr>
                  </w:pPr>
                  <w:r w:rsidRPr="001B782D">
                    <w:rPr>
                      <w:rFonts w:cs="Arial"/>
                    </w:rPr>
                    <w:t xml:space="preserve"> Başkalarının ……………………..ve ………………………………….. saygı göstermeliyiz.</w:t>
                  </w:r>
                </w:p>
                <w:p w:rsidR="00F71B68" w:rsidRPr="001B782D" w:rsidRDefault="00F71B68" w:rsidP="00951F0D">
                  <w:pPr>
                    <w:pStyle w:val="ListParagraph"/>
                    <w:spacing w:after="0" w:line="240" w:lineRule="auto"/>
                    <w:rPr>
                      <w:rFonts w:cs="Arial"/>
                    </w:rPr>
                  </w:pPr>
                </w:p>
                <w:p w:rsidR="00F71B68" w:rsidRPr="001B782D" w:rsidRDefault="00F71B68" w:rsidP="00185A59">
                  <w:pPr>
                    <w:pStyle w:val="ListParagraph"/>
                    <w:numPr>
                      <w:ilvl w:val="0"/>
                      <w:numId w:val="20"/>
                    </w:numPr>
                    <w:spacing w:after="0" w:line="240" w:lineRule="auto"/>
                    <w:rPr>
                      <w:rFonts w:cs="Arial"/>
                    </w:rPr>
                  </w:pPr>
                  <w:r w:rsidRPr="001B782D">
                    <w:rPr>
                      <w:rFonts w:cs="Arial"/>
                    </w:rPr>
                    <w:t xml:space="preserve"> Kilomuz boyumuz, tenimiz, saçımız gibi dışarıdan görünen özelliklerimize …………………………………….denir.</w:t>
                  </w:r>
                </w:p>
                <w:p w:rsidR="00F71B68" w:rsidRPr="001B782D" w:rsidRDefault="00F71B68" w:rsidP="00951F0D">
                  <w:pPr>
                    <w:pStyle w:val="ListParagraph"/>
                    <w:spacing w:after="0" w:line="240" w:lineRule="auto"/>
                    <w:rPr>
                      <w:rFonts w:cs="Arial"/>
                    </w:rPr>
                  </w:pPr>
                </w:p>
                <w:p w:rsidR="00F71B68" w:rsidRPr="001B782D" w:rsidRDefault="00F71B68" w:rsidP="00185A59">
                  <w:pPr>
                    <w:pStyle w:val="ListParagraph"/>
                    <w:numPr>
                      <w:ilvl w:val="0"/>
                      <w:numId w:val="20"/>
                    </w:numPr>
                    <w:spacing w:after="0" w:line="240" w:lineRule="auto"/>
                    <w:rPr>
                      <w:rFonts w:cs="Arial"/>
                    </w:rPr>
                  </w:pPr>
                  <w:r w:rsidRPr="001B782D">
                    <w:rPr>
                      <w:rFonts w:cs="Arial"/>
                    </w:rPr>
                    <w:t xml:space="preserve"> Her devletin yeni doğan vatandaşına verdiği belgeye ……………………………………………..denir.</w:t>
                  </w:r>
                </w:p>
                <w:p w:rsidR="00F71B68" w:rsidRPr="001B782D" w:rsidRDefault="00F71B68" w:rsidP="00951F0D">
                  <w:pPr>
                    <w:pStyle w:val="ListParagraph"/>
                    <w:spacing w:after="0" w:line="240" w:lineRule="auto"/>
                    <w:rPr>
                      <w:rFonts w:cs="Arial"/>
                    </w:rPr>
                  </w:pPr>
                </w:p>
                <w:p w:rsidR="00F71B68" w:rsidRPr="001B782D" w:rsidRDefault="00F71B68" w:rsidP="00185A59">
                  <w:pPr>
                    <w:pStyle w:val="ListParagraph"/>
                    <w:numPr>
                      <w:ilvl w:val="0"/>
                      <w:numId w:val="20"/>
                    </w:numPr>
                    <w:spacing w:after="0" w:line="240" w:lineRule="auto"/>
                    <w:rPr>
                      <w:rFonts w:cs="Arial"/>
                    </w:rPr>
                  </w:pPr>
                  <w:r w:rsidRPr="001B782D">
                    <w:rPr>
                      <w:rFonts w:cs="Arial"/>
                    </w:rPr>
                    <w:t xml:space="preserve"> Hoşgörü toplumsal barışı ve …………………………………arttırır.</w:t>
                  </w:r>
                </w:p>
                <w:p w:rsidR="00F71B68" w:rsidRPr="001B782D" w:rsidRDefault="00F71B68" w:rsidP="00185A59">
                  <w:pPr>
                    <w:pStyle w:val="ListParagraph"/>
                  </w:pPr>
                </w:p>
              </w:txbxContent>
            </v:textbox>
          </v:shape>
        </w:pict>
      </w:r>
    </w:p>
    <w:sectPr w:rsidR="00F71B68" w:rsidRPr="00800805" w:rsidSect="001B3FB3">
      <w:pgSz w:w="11906" w:h="16838"/>
      <w:pgMar w:top="284" w:right="140"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25F93"/>
    <w:multiLevelType w:val="hybridMultilevel"/>
    <w:tmpl w:val="7AFEEA16"/>
    <w:lvl w:ilvl="0" w:tplc="5A784026">
      <w:start w:val="1"/>
      <w:numFmt w:val="upperLetter"/>
      <w:lvlText w:val="%1."/>
      <w:lvlJc w:val="left"/>
      <w:pPr>
        <w:ind w:left="720" w:hanging="360"/>
      </w:pPr>
      <w:rPr>
        <w:rFonts w:cs="Times New Roman" w:hint="default"/>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505F75"/>
    <w:multiLevelType w:val="hybridMultilevel"/>
    <w:tmpl w:val="9CB66840"/>
    <w:lvl w:ilvl="0" w:tplc="041F000F">
      <w:start w:val="1"/>
      <w:numFmt w:val="decimal"/>
      <w:lvlText w:val="%1."/>
      <w:lvlJc w:val="left"/>
      <w:pPr>
        <w:ind w:left="862" w:hanging="360"/>
      </w:pPr>
      <w:rPr>
        <w:rFonts w:cs="Times New Roman"/>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
    <w:nsid w:val="15B86906"/>
    <w:multiLevelType w:val="hybridMultilevel"/>
    <w:tmpl w:val="D71E5AE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F67E07"/>
    <w:multiLevelType w:val="hybridMultilevel"/>
    <w:tmpl w:val="9F5657E8"/>
    <w:lvl w:ilvl="0" w:tplc="7004D9BC">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4">
    <w:nsid w:val="1DA91D16"/>
    <w:multiLevelType w:val="hybridMultilevel"/>
    <w:tmpl w:val="DD907D80"/>
    <w:lvl w:ilvl="0" w:tplc="1C74F40A">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5">
    <w:nsid w:val="223F78C4"/>
    <w:multiLevelType w:val="hybridMultilevel"/>
    <w:tmpl w:val="D736B0DA"/>
    <w:lvl w:ilvl="0" w:tplc="4AC8442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6">
    <w:nsid w:val="232B5531"/>
    <w:multiLevelType w:val="hybridMultilevel"/>
    <w:tmpl w:val="52F4BCCA"/>
    <w:lvl w:ilvl="0" w:tplc="A894CAF2">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7">
    <w:nsid w:val="24F32597"/>
    <w:multiLevelType w:val="hybridMultilevel"/>
    <w:tmpl w:val="79121192"/>
    <w:lvl w:ilvl="0" w:tplc="8DA45E0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8">
    <w:nsid w:val="2B771C8A"/>
    <w:multiLevelType w:val="hybridMultilevel"/>
    <w:tmpl w:val="78F24326"/>
    <w:lvl w:ilvl="0" w:tplc="6010C9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nsid w:val="2B837836"/>
    <w:multiLevelType w:val="hybridMultilevel"/>
    <w:tmpl w:val="75C47F2C"/>
    <w:lvl w:ilvl="0" w:tplc="15A0DB88">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0">
    <w:nsid w:val="4D6E4055"/>
    <w:multiLevelType w:val="hybridMultilevel"/>
    <w:tmpl w:val="DA5489C6"/>
    <w:lvl w:ilvl="0" w:tplc="0256113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1">
    <w:nsid w:val="54B27CF2"/>
    <w:multiLevelType w:val="hybridMultilevel"/>
    <w:tmpl w:val="903CB8F6"/>
    <w:lvl w:ilvl="0" w:tplc="E29E8BCC">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2">
    <w:nsid w:val="57745241"/>
    <w:multiLevelType w:val="hybridMultilevel"/>
    <w:tmpl w:val="0EA0538C"/>
    <w:lvl w:ilvl="0" w:tplc="1D76959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nsid w:val="5BE65523"/>
    <w:multiLevelType w:val="hybridMultilevel"/>
    <w:tmpl w:val="E7A42FA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EA64DDE"/>
    <w:multiLevelType w:val="hybridMultilevel"/>
    <w:tmpl w:val="E89AF624"/>
    <w:lvl w:ilvl="0" w:tplc="6E1E0924">
      <w:start w:val="1"/>
      <w:numFmt w:val="decimal"/>
      <w:lvlText w:val="%1."/>
      <w:lvlJc w:val="left"/>
      <w:pPr>
        <w:ind w:left="390" w:hanging="360"/>
      </w:pPr>
      <w:rPr>
        <w:rFonts w:cs="Times New Roman" w:hint="default"/>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15">
    <w:nsid w:val="61942C2B"/>
    <w:multiLevelType w:val="hybridMultilevel"/>
    <w:tmpl w:val="0FCC772A"/>
    <w:lvl w:ilvl="0" w:tplc="2B84B6C4">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6">
    <w:nsid w:val="69F24587"/>
    <w:multiLevelType w:val="hybridMultilevel"/>
    <w:tmpl w:val="65328716"/>
    <w:lvl w:ilvl="0" w:tplc="ABCC29D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10F2DCC"/>
    <w:multiLevelType w:val="hybridMultilevel"/>
    <w:tmpl w:val="82A2F17C"/>
    <w:lvl w:ilvl="0" w:tplc="7E0CF034">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8">
    <w:nsid w:val="7359750D"/>
    <w:multiLevelType w:val="hybridMultilevel"/>
    <w:tmpl w:val="66BE02C8"/>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9">
    <w:nsid w:val="7B5C5D0B"/>
    <w:multiLevelType w:val="hybridMultilevel"/>
    <w:tmpl w:val="5380C8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BDB6244"/>
    <w:multiLevelType w:val="hybridMultilevel"/>
    <w:tmpl w:val="D58E2EFC"/>
    <w:lvl w:ilvl="0" w:tplc="E146F7AA">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num w:numId="1">
    <w:abstractNumId w:val="0"/>
  </w:num>
  <w:num w:numId="2">
    <w:abstractNumId w:val="2"/>
  </w:num>
  <w:num w:numId="3">
    <w:abstractNumId w:val="1"/>
  </w:num>
  <w:num w:numId="4">
    <w:abstractNumId w:val="18"/>
  </w:num>
  <w:num w:numId="5">
    <w:abstractNumId w:val="14"/>
  </w:num>
  <w:num w:numId="6">
    <w:abstractNumId w:val="15"/>
  </w:num>
  <w:num w:numId="7">
    <w:abstractNumId w:val="17"/>
  </w:num>
  <w:num w:numId="8">
    <w:abstractNumId w:val="12"/>
  </w:num>
  <w:num w:numId="9">
    <w:abstractNumId w:val="8"/>
  </w:num>
  <w:num w:numId="10">
    <w:abstractNumId w:val="10"/>
  </w:num>
  <w:num w:numId="11">
    <w:abstractNumId w:val="9"/>
  </w:num>
  <w:num w:numId="12">
    <w:abstractNumId w:val="7"/>
  </w:num>
  <w:num w:numId="13">
    <w:abstractNumId w:val="5"/>
  </w:num>
  <w:num w:numId="14">
    <w:abstractNumId w:val="20"/>
  </w:num>
  <w:num w:numId="15">
    <w:abstractNumId w:val="6"/>
  </w:num>
  <w:num w:numId="16">
    <w:abstractNumId w:val="11"/>
  </w:num>
  <w:num w:numId="17">
    <w:abstractNumId w:val="4"/>
  </w:num>
  <w:num w:numId="18">
    <w:abstractNumId w:val="3"/>
  </w:num>
  <w:num w:numId="19">
    <w:abstractNumId w:val="16"/>
  </w:num>
  <w:num w:numId="20">
    <w:abstractNumId w:val="13"/>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F92"/>
    <w:rsid w:val="0000152E"/>
    <w:rsid w:val="0001689D"/>
    <w:rsid w:val="000202C5"/>
    <w:rsid w:val="0003275A"/>
    <w:rsid w:val="000333F1"/>
    <w:rsid w:val="00034F57"/>
    <w:rsid w:val="00037B0B"/>
    <w:rsid w:val="00041386"/>
    <w:rsid w:val="00062829"/>
    <w:rsid w:val="000940E5"/>
    <w:rsid w:val="000A0D96"/>
    <w:rsid w:val="000B17C3"/>
    <w:rsid w:val="000C01D1"/>
    <w:rsid w:val="000D1097"/>
    <w:rsid w:val="000E085D"/>
    <w:rsid w:val="000E4AE7"/>
    <w:rsid w:val="000F2050"/>
    <w:rsid w:val="000F4F43"/>
    <w:rsid w:val="00113E3B"/>
    <w:rsid w:val="0012298D"/>
    <w:rsid w:val="00141474"/>
    <w:rsid w:val="00143A13"/>
    <w:rsid w:val="00144C34"/>
    <w:rsid w:val="0015164E"/>
    <w:rsid w:val="001565FA"/>
    <w:rsid w:val="0017024F"/>
    <w:rsid w:val="00174542"/>
    <w:rsid w:val="00180F87"/>
    <w:rsid w:val="00185A59"/>
    <w:rsid w:val="0019253E"/>
    <w:rsid w:val="00192C6B"/>
    <w:rsid w:val="001A1288"/>
    <w:rsid w:val="001A26C7"/>
    <w:rsid w:val="001B36B1"/>
    <w:rsid w:val="001B3D0B"/>
    <w:rsid w:val="001B3FB3"/>
    <w:rsid w:val="001B40CF"/>
    <w:rsid w:val="001B782D"/>
    <w:rsid w:val="001F4417"/>
    <w:rsid w:val="001F6C96"/>
    <w:rsid w:val="00201A51"/>
    <w:rsid w:val="00201FB6"/>
    <w:rsid w:val="00213517"/>
    <w:rsid w:val="00216F0D"/>
    <w:rsid w:val="00220687"/>
    <w:rsid w:val="00222E67"/>
    <w:rsid w:val="0022380B"/>
    <w:rsid w:val="0023727E"/>
    <w:rsid w:val="00243305"/>
    <w:rsid w:val="002477BA"/>
    <w:rsid w:val="00261D00"/>
    <w:rsid w:val="00277130"/>
    <w:rsid w:val="00280ACA"/>
    <w:rsid w:val="00282E29"/>
    <w:rsid w:val="002859D0"/>
    <w:rsid w:val="002860CB"/>
    <w:rsid w:val="00286F10"/>
    <w:rsid w:val="002A495F"/>
    <w:rsid w:val="002A57EB"/>
    <w:rsid w:val="002B1A6A"/>
    <w:rsid w:val="002B698D"/>
    <w:rsid w:val="002C0545"/>
    <w:rsid w:val="002C1CF4"/>
    <w:rsid w:val="002E668D"/>
    <w:rsid w:val="002E70D4"/>
    <w:rsid w:val="00301FB5"/>
    <w:rsid w:val="00341E55"/>
    <w:rsid w:val="0036533C"/>
    <w:rsid w:val="00365A45"/>
    <w:rsid w:val="003A1F32"/>
    <w:rsid w:val="003A4E6D"/>
    <w:rsid w:val="003A6E92"/>
    <w:rsid w:val="003C0145"/>
    <w:rsid w:val="003C20CC"/>
    <w:rsid w:val="003C30D7"/>
    <w:rsid w:val="003C4713"/>
    <w:rsid w:val="003C768E"/>
    <w:rsid w:val="003D45FB"/>
    <w:rsid w:val="003E57AA"/>
    <w:rsid w:val="00407DD7"/>
    <w:rsid w:val="00415FCE"/>
    <w:rsid w:val="0042310A"/>
    <w:rsid w:val="00425A62"/>
    <w:rsid w:val="00427744"/>
    <w:rsid w:val="00441ADE"/>
    <w:rsid w:val="004438CC"/>
    <w:rsid w:val="0045210E"/>
    <w:rsid w:val="0045317C"/>
    <w:rsid w:val="00455A4B"/>
    <w:rsid w:val="00466A67"/>
    <w:rsid w:val="00467731"/>
    <w:rsid w:val="0047644E"/>
    <w:rsid w:val="00487503"/>
    <w:rsid w:val="00490645"/>
    <w:rsid w:val="00493682"/>
    <w:rsid w:val="004A7BA0"/>
    <w:rsid w:val="004B18E6"/>
    <w:rsid w:val="004B4D9B"/>
    <w:rsid w:val="004B7ACC"/>
    <w:rsid w:val="004D07AB"/>
    <w:rsid w:val="004D4F76"/>
    <w:rsid w:val="004E6554"/>
    <w:rsid w:val="00507358"/>
    <w:rsid w:val="00511541"/>
    <w:rsid w:val="005132A7"/>
    <w:rsid w:val="00515C0A"/>
    <w:rsid w:val="00521347"/>
    <w:rsid w:val="0052288D"/>
    <w:rsid w:val="00525D7C"/>
    <w:rsid w:val="00543CD8"/>
    <w:rsid w:val="00550925"/>
    <w:rsid w:val="00552C03"/>
    <w:rsid w:val="0056290C"/>
    <w:rsid w:val="005638D2"/>
    <w:rsid w:val="00584B75"/>
    <w:rsid w:val="005A0C46"/>
    <w:rsid w:val="005A2959"/>
    <w:rsid w:val="005A64DC"/>
    <w:rsid w:val="005C1F17"/>
    <w:rsid w:val="005C7745"/>
    <w:rsid w:val="005D5930"/>
    <w:rsid w:val="005E28A3"/>
    <w:rsid w:val="00605C6D"/>
    <w:rsid w:val="00605FE6"/>
    <w:rsid w:val="006171A2"/>
    <w:rsid w:val="00644A7F"/>
    <w:rsid w:val="006556A6"/>
    <w:rsid w:val="00664B17"/>
    <w:rsid w:val="00667069"/>
    <w:rsid w:val="0068490A"/>
    <w:rsid w:val="00695D72"/>
    <w:rsid w:val="006B0D91"/>
    <w:rsid w:val="006B0E9F"/>
    <w:rsid w:val="006E0804"/>
    <w:rsid w:val="006E32D9"/>
    <w:rsid w:val="006F5085"/>
    <w:rsid w:val="006F6B36"/>
    <w:rsid w:val="006F6C96"/>
    <w:rsid w:val="00705B0B"/>
    <w:rsid w:val="00712E28"/>
    <w:rsid w:val="00713F75"/>
    <w:rsid w:val="00716D3D"/>
    <w:rsid w:val="00720C7C"/>
    <w:rsid w:val="007264A4"/>
    <w:rsid w:val="00732A85"/>
    <w:rsid w:val="00736076"/>
    <w:rsid w:val="00741F25"/>
    <w:rsid w:val="007432EC"/>
    <w:rsid w:val="00747859"/>
    <w:rsid w:val="00754650"/>
    <w:rsid w:val="007549D8"/>
    <w:rsid w:val="00755FFA"/>
    <w:rsid w:val="007630E8"/>
    <w:rsid w:val="0076371E"/>
    <w:rsid w:val="00771339"/>
    <w:rsid w:val="00774B76"/>
    <w:rsid w:val="007811E9"/>
    <w:rsid w:val="007A5808"/>
    <w:rsid w:val="007A6BDC"/>
    <w:rsid w:val="007B1B6E"/>
    <w:rsid w:val="007E2B3C"/>
    <w:rsid w:val="007F27F0"/>
    <w:rsid w:val="007F465A"/>
    <w:rsid w:val="007F56F6"/>
    <w:rsid w:val="00800805"/>
    <w:rsid w:val="00807FDF"/>
    <w:rsid w:val="00810A03"/>
    <w:rsid w:val="00814624"/>
    <w:rsid w:val="00824DC6"/>
    <w:rsid w:val="00831B0C"/>
    <w:rsid w:val="00836B99"/>
    <w:rsid w:val="00850A0F"/>
    <w:rsid w:val="00854637"/>
    <w:rsid w:val="00865D14"/>
    <w:rsid w:val="00870F48"/>
    <w:rsid w:val="00885AB8"/>
    <w:rsid w:val="008A62B2"/>
    <w:rsid w:val="008B59B1"/>
    <w:rsid w:val="008D7442"/>
    <w:rsid w:val="008D79CC"/>
    <w:rsid w:val="008E1FE3"/>
    <w:rsid w:val="008F71E0"/>
    <w:rsid w:val="0090039E"/>
    <w:rsid w:val="00915AFA"/>
    <w:rsid w:val="00916750"/>
    <w:rsid w:val="009239B6"/>
    <w:rsid w:val="009340B4"/>
    <w:rsid w:val="00942274"/>
    <w:rsid w:val="00944856"/>
    <w:rsid w:val="00944F2B"/>
    <w:rsid w:val="00947888"/>
    <w:rsid w:val="00951F0D"/>
    <w:rsid w:val="00963261"/>
    <w:rsid w:val="00967CCA"/>
    <w:rsid w:val="009735F4"/>
    <w:rsid w:val="00980382"/>
    <w:rsid w:val="0098475D"/>
    <w:rsid w:val="00994ACB"/>
    <w:rsid w:val="00996FD9"/>
    <w:rsid w:val="009A7AA2"/>
    <w:rsid w:val="009B7948"/>
    <w:rsid w:val="009C051B"/>
    <w:rsid w:val="009D2115"/>
    <w:rsid w:val="009D34EB"/>
    <w:rsid w:val="009E0714"/>
    <w:rsid w:val="00A06B3A"/>
    <w:rsid w:val="00A10D68"/>
    <w:rsid w:val="00A1140B"/>
    <w:rsid w:val="00A25946"/>
    <w:rsid w:val="00A5727E"/>
    <w:rsid w:val="00A91CE2"/>
    <w:rsid w:val="00AB29CE"/>
    <w:rsid w:val="00AD4A91"/>
    <w:rsid w:val="00AD5450"/>
    <w:rsid w:val="00AD6967"/>
    <w:rsid w:val="00AE4FB6"/>
    <w:rsid w:val="00AF659F"/>
    <w:rsid w:val="00B01B14"/>
    <w:rsid w:val="00B04DAB"/>
    <w:rsid w:val="00B07DDE"/>
    <w:rsid w:val="00B21C0B"/>
    <w:rsid w:val="00B21DED"/>
    <w:rsid w:val="00B253B9"/>
    <w:rsid w:val="00B256BB"/>
    <w:rsid w:val="00B30BBD"/>
    <w:rsid w:val="00B53394"/>
    <w:rsid w:val="00B92BAF"/>
    <w:rsid w:val="00BA608A"/>
    <w:rsid w:val="00BA69AF"/>
    <w:rsid w:val="00BB3A3A"/>
    <w:rsid w:val="00BB7B02"/>
    <w:rsid w:val="00BC4324"/>
    <w:rsid w:val="00BE4852"/>
    <w:rsid w:val="00C158E1"/>
    <w:rsid w:val="00C16F18"/>
    <w:rsid w:val="00C20F92"/>
    <w:rsid w:val="00C373CB"/>
    <w:rsid w:val="00C40F77"/>
    <w:rsid w:val="00C4447F"/>
    <w:rsid w:val="00C7083D"/>
    <w:rsid w:val="00C8439A"/>
    <w:rsid w:val="00C900DD"/>
    <w:rsid w:val="00C949A8"/>
    <w:rsid w:val="00C94C98"/>
    <w:rsid w:val="00CA2FA2"/>
    <w:rsid w:val="00CB41A2"/>
    <w:rsid w:val="00CC4ACF"/>
    <w:rsid w:val="00CF050D"/>
    <w:rsid w:val="00D02BDB"/>
    <w:rsid w:val="00D03956"/>
    <w:rsid w:val="00D1762B"/>
    <w:rsid w:val="00D21566"/>
    <w:rsid w:val="00D31144"/>
    <w:rsid w:val="00D4059C"/>
    <w:rsid w:val="00D459E5"/>
    <w:rsid w:val="00D630AA"/>
    <w:rsid w:val="00D70985"/>
    <w:rsid w:val="00DA4908"/>
    <w:rsid w:val="00DA6D76"/>
    <w:rsid w:val="00DB49BB"/>
    <w:rsid w:val="00DC47C6"/>
    <w:rsid w:val="00DD7232"/>
    <w:rsid w:val="00DF7941"/>
    <w:rsid w:val="00E0414E"/>
    <w:rsid w:val="00E1605D"/>
    <w:rsid w:val="00E26E83"/>
    <w:rsid w:val="00E364D6"/>
    <w:rsid w:val="00E464FB"/>
    <w:rsid w:val="00E47C4E"/>
    <w:rsid w:val="00E60050"/>
    <w:rsid w:val="00E604F1"/>
    <w:rsid w:val="00E614C0"/>
    <w:rsid w:val="00E84EB5"/>
    <w:rsid w:val="00E92330"/>
    <w:rsid w:val="00EC1C32"/>
    <w:rsid w:val="00EE0411"/>
    <w:rsid w:val="00EE3FB3"/>
    <w:rsid w:val="00EF4EFB"/>
    <w:rsid w:val="00EF4FC1"/>
    <w:rsid w:val="00F02954"/>
    <w:rsid w:val="00F050BE"/>
    <w:rsid w:val="00F26E3B"/>
    <w:rsid w:val="00F6785A"/>
    <w:rsid w:val="00F71B68"/>
    <w:rsid w:val="00F80470"/>
    <w:rsid w:val="00F9190F"/>
    <w:rsid w:val="00F92983"/>
    <w:rsid w:val="00F9513E"/>
    <w:rsid w:val="00FA05EF"/>
    <w:rsid w:val="00FA5F87"/>
    <w:rsid w:val="00FB04ED"/>
    <w:rsid w:val="00FC41F6"/>
    <w:rsid w:val="00FE3B39"/>
    <w:rsid w:val="00FF7B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F92"/>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0F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0F92"/>
    <w:rPr>
      <w:rFonts w:ascii="Tahoma" w:hAnsi="Tahoma" w:cs="Tahoma"/>
      <w:sz w:val="16"/>
      <w:szCs w:val="16"/>
      <w:lang w:eastAsia="tr-TR"/>
    </w:rPr>
  </w:style>
  <w:style w:type="paragraph" w:styleId="ListParagraph">
    <w:name w:val="List Paragraph"/>
    <w:basedOn w:val="Normal"/>
    <w:uiPriority w:val="99"/>
    <w:qFormat/>
    <w:rsid w:val="00C20F92"/>
    <w:pPr>
      <w:ind w:left="720"/>
      <w:contextualSpacing/>
    </w:pPr>
  </w:style>
  <w:style w:type="table" w:styleId="TableGrid">
    <w:name w:val="Table Grid"/>
    <w:basedOn w:val="TableNormal"/>
    <w:uiPriority w:val="99"/>
    <w:rsid w:val="008008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36B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5528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TotalTime>
  <Pages>2</Pages>
  <Words>48</Words>
  <Characters>277</Characters>
  <Application>Microsoft Office Outlook</Application>
  <DocSecurity>0</DocSecurity>
  <Lines>0</Lines>
  <Paragraphs>0</Paragraphs>
  <ScaleCrop>false</ScaleCrop>
  <Company>EV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edanur</cp:lastModifiedBy>
  <cp:revision>11</cp:revision>
  <dcterms:created xsi:type="dcterms:W3CDTF">2010-10-26T19:35:00Z</dcterms:created>
  <dcterms:modified xsi:type="dcterms:W3CDTF">2010-11-04T17:37:00Z</dcterms:modified>
</cp:coreProperties>
</file>